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F97" w:rsidRDefault="00252F97" w:rsidP="00EB60BC">
      <w:pPr>
        <w:ind w:left="3600" w:firstLine="720"/>
        <w:rPr>
          <w:b/>
          <w:szCs w:val="28"/>
        </w:rPr>
      </w:pPr>
      <w:r w:rsidRPr="002A3E5A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" filled="t">
            <v:imagedata r:id="rId7" o:title=""/>
          </v:shape>
        </w:pict>
      </w:r>
    </w:p>
    <w:p w:rsidR="00252F97" w:rsidRPr="003B693E" w:rsidRDefault="00252F97" w:rsidP="00EB60BC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252F97" w:rsidRPr="003B693E" w:rsidRDefault="00252F97" w:rsidP="00EB60BC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252F97" w:rsidRPr="003B693E" w:rsidRDefault="00252F97" w:rsidP="00EB60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252F97" w:rsidRPr="003B693E" w:rsidRDefault="00252F97" w:rsidP="00EB60B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252F97" w:rsidRPr="003B693E" w:rsidRDefault="00252F97" w:rsidP="00EB60B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252F97" w:rsidRPr="003B693E" w:rsidRDefault="00252F97" w:rsidP="00EB60B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252F97" w:rsidRDefault="00252F97" w:rsidP="00EB60B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252F97" w:rsidRPr="003B693E" w:rsidRDefault="00252F97" w:rsidP="00EB60B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252F97" w:rsidRPr="003B693E" w:rsidRDefault="00252F97" w:rsidP="00EB60B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252F97" w:rsidRPr="003B693E" w:rsidRDefault="00252F97" w:rsidP="00EB60B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252F97" w:rsidRPr="003B693E" w:rsidRDefault="00252F97" w:rsidP="00911367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140</w:t>
      </w:r>
    </w:p>
    <w:p w:rsidR="00252F97" w:rsidRPr="003B693E" w:rsidRDefault="00252F97" w:rsidP="00EB60B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252F97" w:rsidRPr="003B693E" w:rsidRDefault="00252F97" w:rsidP="00EB60B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252F97" w:rsidRPr="003B693E" w:rsidRDefault="00252F97" w:rsidP="00EB60B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252F97" w:rsidRPr="003B693E" w:rsidRDefault="00252F97" w:rsidP="00EB60B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Золотогірська</w:t>
      </w:r>
    </w:p>
    <w:p w:rsidR="00252F97" w:rsidRPr="003B693E" w:rsidRDefault="00252F97" w:rsidP="00EB60BC">
      <w:pPr>
        <w:widowControl w:val="0"/>
        <w:autoSpaceDE w:val="0"/>
        <w:jc w:val="both"/>
        <w:rPr>
          <w:rFonts w:ascii="Times New Roman" w:hAnsi="Times New Roman"/>
        </w:rPr>
      </w:pPr>
    </w:p>
    <w:p w:rsidR="00252F97" w:rsidRPr="003B693E" w:rsidRDefault="00252F97" w:rsidP="0083336D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252F97" w:rsidRPr="003B693E" w:rsidRDefault="00252F97" w:rsidP="00EB60B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252F97" w:rsidRPr="003B693E" w:rsidRDefault="00252F97" w:rsidP="00EB60BC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2,515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</w:t>
      </w:r>
      <w:r>
        <w:rPr>
          <w:rFonts w:ascii="Times New Roman" w:hAnsi="Times New Roman"/>
        </w:rPr>
        <w:t xml:space="preserve"> 13.02.2013р №172 «Про внесення доповнень до рішення виконавчого комітету міської ради від</w:t>
      </w:r>
      <w:r w:rsidRPr="003B693E">
        <w:rPr>
          <w:rFonts w:ascii="Times New Roman" w:hAnsi="Times New Roman"/>
        </w:rPr>
        <w:t xml:space="preserve">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Золотогірська.</w:t>
      </w:r>
    </w:p>
    <w:p w:rsidR="00252F97" w:rsidRPr="003B693E" w:rsidRDefault="00252F97" w:rsidP="00EB60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</w:t>
      </w:r>
      <w:r w:rsidRPr="00810A6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13.02.2013р №172 «Про внесення доповнень до рішення виконавчого комітету міської ради від</w:t>
      </w:r>
      <w:r w:rsidRPr="003B693E">
        <w:rPr>
          <w:rFonts w:ascii="Times New Roman" w:hAnsi="Times New Roman"/>
        </w:rPr>
        <w:t xml:space="preserve">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Золотогірська.</w:t>
      </w:r>
    </w:p>
    <w:p w:rsidR="00252F97" w:rsidRPr="003B693E" w:rsidRDefault="00252F97" w:rsidP="00EB60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</w:t>
      </w:r>
      <w:r w:rsidRPr="003B693E">
        <w:rPr>
          <w:rFonts w:ascii="Times New Roman" w:hAnsi="Times New Roman"/>
        </w:rPr>
        <w:t>м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252F97" w:rsidRPr="003B693E" w:rsidRDefault="00252F97" w:rsidP="00EB60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252F97" w:rsidRDefault="00252F97" w:rsidP="00EB60B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Контроль за виконанням даного наказу залишаю за собою.</w:t>
      </w:r>
    </w:p>
    <w:p w:rsidR="00252F97" w:rsidRPr="003B693E" w:rsidRDefault="00252F97" w:rsidP="00810A6D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 </w:t>
      </w:r>
    </w:p>
    <w:p w:rsidR="00252F97" w:rsidRDefault="00252F97" w:rsidP="00EB60B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252F97" w:rsidRPr="00DC72A5" w:rsidRDefault="00252F97" w:rsidP="0083336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252F97" w:rsidRPr="00DC72A5" w:rsidRDefault="00252F97" w:rsidP="0083336D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252F97" w:rsidRPr="00DC72A5" w:rsidRDefault="00252F97" w:rsidP="008333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2F97" w:rsidRPr="00DC72A5" w:rsidRDefault="00252F97" w:rsidP="008333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2F97" w:rsidRPr="00DC72A5" w:rsidRDefault="00252F97" w:rsidP="008333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252F97" w:rsidRPr="00DC72A5" w:rsidRDefault="00252F97" w:rsidP="008333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2</w:t>
      </w:r>
    </w:p>
    <w:p w:rsidR="00252F97" w:rsidRPr="00DC72A5" w:rsidRDefault="00252F97" w:rsidP="008333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252F97" w:rsidRPr="00DC72A5" w:rsidRDefault="00252F97" w:rsidP="008333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252F97" w:rsidRDefault="00252F97" w:rsidP="0083336D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252F97" w:rsidRDefault="00252F97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252F97" w:rsidRPr="00AC6A1D" w:rsidTr="002E5D63">
        <w:trPr>
          <w:trHeight w:val="527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252F97" w:rsidRPr="00AC6A1D" w:rsidRDefault="00252F97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AC6A1D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AC6A1D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AC6A1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252F97" w:rsidRPr="00AC6A1D" w:rsidTr="002E5D63">
        <w:trPr>
          <w:trHeight w:val="448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252F97" w:rsidRPr="00AC6A1D" w:rsidRDefault="00252F97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0,828</w:t>
            </w:r>
          </w:p>
        </w:tc>
      </w:tr>
      <w:tr w:rsidR="00252F97" w:rsidRPr="00AC6A1D" w:rsidTr="002E5D63">
        <w:trPr>
          <w:trHeight w:val="336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0,150</w:t>
            </w:r>
          </w:p>
        </w:tc>
      </w:tr>
      <w:tr w:rsidR="00252F97" w:rsidRPr="00AC6A1D" w:rsidTr="002E5D63">
        <w:trPr>
          <w:trHeight w:val="264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252F97" w:rsidRPr="00AC6A1D" w:rsidRDefault="00252F97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52F97" w:rsidRPr="00AC6A1D" w:rsidTr="002E5D63">
        <w:trPr>
          <w:trHeight w:val="264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52F97" w:rsidRPr="00AC6A1D" w:rsidTr="002E5D63">
        <w:trPr>
          <w:trHeight w:val="264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252F97" w:rsidRPr="00AC6A1D" w:rsidRDefault="00252F97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252F97" w:rsidRPr="00AC6A1D" w:rsidTr="002E5D63">
        <w:trPr>
          <w:trHeight w:val="2760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252F97" w:rsidRPr="00AC6A1D" w:rsidRDefault="00252F97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0,888</w:t>
            </w:r>
          </w:p>
        </w:tc>
      </w:tr>
      <w:tr w:rsidR="00252F97" w:rsidRPr="00AC6A1D" w:rsidTr="002E5D63">
        <w:trPr>
          <w:trHeight w:val="596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1,030</w:t>
            </w:r>
          </w:p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0,498</w:t>
            </w:r>
          </w:p>
          <w:p w:rsidR="00252F97" w:rsidRPr="00AC6A1D" w:rsidRDefault="00252F97" w:rsidP="005518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0,532</w:t>
            </w:r>
          </w:p>
        </w:tc>
      </w:tr>
      <w:tr w:rsidR="00252F97" w:rsidRPr="00AC6A1D" w:rsidTr="002E5D63">
        <w:trPr>
          <w:trHeight w:val="264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252F97" w:rsidRPr="00AC6A1D" w:rsidRDefault="00252F97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252F97" w:rsidRPr="00AC6A1D" w:rsidTr="002E5D63">
        <w:trPr>
          <w:trHeight w:val="264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252F97" w:rsidRPr="00AC6A1D" w:rsidRDefault="00252F97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252F97" w:rsidRPr="00AC6A1D" w:rsidRDefault="00252F97" w:rsidP="005518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0,145</w:t>
            </w:r>
          </w:p>
        </w:tc>
      </w:tr>
      <w:tr w:rsidR="00252F97" w:rsidRPr="00AC6A1D" w:rsidTr="002E5D63">
        <w:trPr>
          <w:trHeight w:val="264"/>
          <w:jc w:val="center"/>
        </w:trPr>
        <w:tc>
          <w:tcPr>
            <w:tcW w:w="901" w:type="dxa"/>
          </w:tcPr>
          <w:p w:rsidR="00252F97" w:rsidRPr="00AC6A1D" w:rsidRDefault="00252F97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252F97" w:rsidRPr="00CB5CC3" w:rsidRDefault="00252F97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252F97" w:rsidRPr="00AC6A1D" w:rsidRDefault="00252F97" w:rsidP="005518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6A1D">
              <w:rPr>
                <w:rFonts w:ascii="Times New Roman" w:hAnsi="Times New Roman"/>
                <w:color w:val="000000"/>
                <w:sz w:val="24"/>
                <w:szCs w:val="24"/>
              </w:rPr>
              <w:t>3,043</w:t>
            </w:r>
          </w:p>
        </w:tc>
      </w:tr>
    </w:tbl>
    <w:p w:rsidR="00252F97" w:rsidRDefault="00252F97" w:rsidP="00CB5CC3">
      <w:pPr>
        <w:spacing w:after="0" w:line="240" w:lineRule="auto"/>
        <w:ind w:left="360"/>
        <w:jc w:val="both"/>
        <w:rPr>
          <w:color w:val="000000"/>
        </w:rPr>
      </w:pPr>
    </w:p>
    <w:p w:rsidR="00252F97" w:rsidRDefault="00252F97" w:rsidP="00CB5CC3">
      <w:pPr>
        <w:spacing w:after="0" w:line="240" w:lineRule="auto"/>
        <w:ind w:left="360"/>
        <w:jc w:val="both"/>
        <w:rPr>
          <w:color w:val="000000"/>
        </w:rPr>
      </w:pPr>
    </w:p>
    <w:p w:rsidR="00252F97" w:rsidRPr="00DC72A5" w:rsidRDefault="00252F97" w:rsidP="0083336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252F97" w:rsidRDefault="00252F97" w:rsidP="0083336D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252F97" w:rsidRDefault="00252F97" w:rsidP="0083336D">
      <w:pPr>
        <w:spacing w:after="0" w:line="240" w:lineRule="auto"/>
        <w:ind w:left="360"/>
        <w:jc w:val="both"/>
        <w:rPr>
          <w:color w:val="000000"/>
        </w:rPr>
      </w:pPr>
    </w:p>
    <w:p w:rsidR="00252F97" w:rsidRDefault="00252F97" w:rsidP="0083336D">
      <w:pPr>
        <w:spacing w:after="0" w:line="240" w:lineRule="auto"/>
        <w:ind w:left="360"/>
        <w:jc w:val="both"/>
        <w:rPr>
          <w:color w:val="000000"/>
        </w:rPr>
      </w:pPr>
    </w:p>
    <w:p w:rsidR="00252F97" w:rsidRPr="00703542" w:rsidRDefault="00252F97" w:rsidP="0083336D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252F97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52F97" w:rsidRPr="005459CC" w:rsidRDefault="00252F97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2F97" w:rsidRPr="005459CC" w:rsidRDefault="00252F9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52F97" w:rsidRPr="005459CC" w:rsidRDefault="00252F97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252F97" w:rsidRPr="00AF1ABC" w:rsidRDefault="00252F97" w:rsidP="0083336D">
      <w:pPr>
        <w:spacing w:after="0" w:line="240" w:lineRule="auto"/>
        <w:ind w:left="360"/>
        <w:jc w:val="both"/>
      </w:pPr>
    </w:p>
    <w:sectPr w:rsidR="00252F97" w:rsidRPr="00AF1ABC" w:rsidSect="00810A6D">
      <w:pgSz w:w="11906" w:h="16838"/>
      <w:pgMar w:top="850" w:right="850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F97" w:rsidRDefault="00252F97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252F97" w:rsidRDefault="00252F97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F97" w:rsidRDefault="00252F97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252F97" w:rsidRDefault="00252F97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B319A"/>
    <w:rsid w:val="001C394A"/>
    <w:rsid w:val="001F0F7A"/>
    <w:rsid w:val="00252F97"/>
    <w:rsid w:val="002A3E5A"/>
    <w:rsid w:val="002E5D63"/>
    <w:rsid w:val="00342094"/>
    <w:rsid w:val="0038606B"/>
    <w:rsid w:val="003A3059"/>
    <w:rsid w:val="003B693E"/>
    <w:rsid w:val="003B6DA5"/>
    <w:rsid w:val="005108D2"/>
    <w:rsid w:val="0052260B"/>
    <w:rsid w:val="005459CC"/>
    <w:rsid w:val="00551887"/>
    <w:rsid w:val="00583E70"/>
    <w:rsid w:val="005C00EB"/>
    <w:rsid w:val="006B342B"/>
    <w:rsid w:val="006B730B"/>
    <w:rsid w:val="006E0CC3"/>
    <w:rsid w:val="00703542"/>
    <w:rsid w:val="007241D1"/>
    <w:rsid w:val="007B2807"/>
    <w:rsid w:val="007B3285"/>
    <w:rsid w:val="007C2C39"/>
    <w:rsid w:val="00810A6D"/>
    <w:rsid w:val="0083336D"/>
    <w:rsid w:val="00843EB1"/>
    <w:rsid w:val="00861363"/>
    <w:rsid w:val="00875085"/>
    <w:rsid w:val="008E0026"/>
    <w:rsid w:val="00911367"/>
    <w:rsid w:val="009319AD"/>
    <w:rsid w:val="00953D95"/>
    <w:rsid w:val="00973B24"/>
    <w:rsid w:val="00997DE2"/>
    <w:rsid w:val="009A2B33"/>
    <w:rsid w:val="009B7DA4"/>
    <w:rsid w:val="00A31271"/>
    <w:rsid w:val="00A60517"/>
    <w:rsid w:val="00AC6A1D"/>
    <w:rsid w:val="00AF1ABC"/>
    <w:rsid w:val="00AF60C0"/>
    <w:rsid w:val="00B034AE"/>
    <w:rsid w:val="00B85E5A"/>
    <w:rsid w:val="00BE7802"/>
    <w:rsid w:val="00BF1FE2"/>
    <w:rsid w:val="00C24810"/>
    <w:rsid w:val="00C40828"/>
    <w:rsid w:val="00C94A65"/>
    <w:rsid w:val="00CB5CC3"/>
    <w:rsid w:val="00CD116D"/>
    <w:rsid w:val="00CD4BB2"/>
    <w:rsid w:val="00D05B91"/>
    <w:rsid w:val="00DC72A5"/>
    <w:rsid w:val="00DF0AE2"/>
    <w:rsid w:val="00E62C67"/>
    <w:rsid w:val="00E650E0"/>
    <w:rsid w:val="00EA094F"/>
    <w:rsid w:val="00EA514E"/>
    <w:rsid w:val="00EB60BC"/>
    <w:rsid w:val="00EC6381"/>
    <w:rsid w:val="00ED5C00"/>
    <w:rsid w:val="00F00AB6"/>
    <w:rsid w:val="00F37F99"/>
    <w:rsid w:val="00F625A9"/>
    <w:rsid w:val="00F9747D"/>
    <w:rsid w:val="00FA6F27"/>
    <w:rsid w:val="00FB3132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B60B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B60B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B6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0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2</Pages>
  <Words>684</Words>
  <Characters>3899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2017-03-28T06:14:00Z</cp:lastPrinted>
  <dcterms:created xsi:type="dcterms:W3CDTF">2017-03-22T10:43:00Z</dcterms:created>
  <dcterms:modified xsi:type="dcterms:W3CDTF">2017-04-04T04:52:00Z</dcterms:modified>
</cp:coreProperties>
</file>